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C894E3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77DCD" w14:textId="77777777" w:rsidR="0035340F" w:rsidRDefault="0035340F">
      <w:r>
        <w:separator/>
      </w:r>
    </w:p>
  </w:endnote>
  <w:endnote w:type="continuationSeparator" w:id="0">
    <w:p w14:paraId="1CE9E7E6" w14:textId="77777777" w:rsidR="0035340F" w:rsidRDefault="0035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D41E" w14:textId="77777777" w:rsidR="0035340F" w:rsidRDefault="0035340F">
      <w:r>
        <w:separator/>
      </w:r>
    </w:p>
  </w:footnote>
  <w:footnote w:type="continuationSeparator" w:id="0">
    <w:p w14:paraId="4690DE0A" w14:textId="77777777" w:rsidR="0035340F" w:rsidRDefault="00353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semiHidden/>
    <w:rsid w:val="00E06B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6B92"/>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3</Pages>
  <Words>762</Words>
  <Characters>4348</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20</cp:revision>
  <dcterms:created xsi:type="dcterms:W3CDTF">2018-11-20T14:54:00Z</dcterms:created>
  <dcterms:modified xsi:type="dcterms:W3CDTF">2022-08-01T10:55:00Z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